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D46A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2D46A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2D46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2D46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2D46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2D46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2D46A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2D46A3">
        <w:rPr>
          <w:b w:val="0"/>
        </w:rPr>
        <w:t xml:space="preserve"> 76А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6"/>
        <w:gridCol w:w="1778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D46A3" w:rsidP="00232C8F">
            <w:r>
              <w:t>Уборщик служебных помещений (Уборщик производственных и служебных помещений)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2D46A3" w:rsidP="00232C8F">
            <w:r>
              <w:t>19258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2D46A3" w:rsidRPr="002D46A3">
        <w:rPr>
          <w:rStyle w:val="aa"/>
        </w:rPr>
        <w:t xml:space="preserve"> Прочий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2D46A3" w:rsidRPr="002D46A3">
        <w:rPr>
          <w:rStyle w:val="aa"/>
        </w:rPr>
        <w:t>3;  76А, 77А (76А), 78А (76А)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2D46A3" w:rsidRPr="002D46A3">
        <w:rPr>
          <w:u w:val="single"/>
        </w:rPr>
        <w:t xml:space="preserve">   Раздел: "Общеотраслевые профессии рабочих".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D46A3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2D46A3" w:rsidP="001E48C6">
            <w:pPr>
              <w:jc w:val="center"/>
            </w:pPr>
            <w:r>
              <w:t>3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D46A3" w:rsidP="001E48C6">
            <w:pPr>
              <w:jc w:val="center"/>
            </w:pPr>
            <w:r>
              <w:t>3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2D46A3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2D46A3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2D46A3" w:rsidP="001E48C6">
            <w:pPr>
              <w:jc w:val="center"/>
            </w:pPr>
            <w:r>
              <w:t>183-553-341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2D46A3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D46A3" w:rsidRDefault="002D46A3" w:rsidP="001E48C6">
            <w:pPr>
              <w:jc w:val="center"/>
            </w:pPr>
            <w:r>
              <w:t>183-412-597 70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D46A3" w:rsidRPr="002C61F6" w:rsidRDefault="002D46A3" w:rsidP="00AD14A4">
            <w:pPr>
              <w:rPr>
                <w:rStyle w:val="a7"/>
              </w:rPr>
            </w:pPr>
          </w:p>
        </w:tc>
      </w:tr>
      <w:tr w:rsidR="002D46A3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2D46A3" w:rsidRDefault="002D46A3" w:rsidP="001E48C6">
            <w:pPr>
              <w:jc w:val="center"/>
            </w:pPr>
            <w:r>
              <w:t>183-517-884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D46A3" w:rsidRPr="002C61F6" w:rsidRDefault="002D46A3" w:rsidP="00AD14A4">
            <w:pPr>
              <w:rPr>
                <w:rStyle w:val="a7"/>
              </w:rPr>
            </w:pPr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2D46A3" w:rsidRPr="002D46A3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2D46A3" w:rsidRPr="002D46A3">
        <w:rPr>
          <w:rStyle w:val="aa"/>
        </w:rPr>
        <w:t xml:space="preserve"> Моющие средства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B7779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B7779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B777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B777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CB7779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CB7779" w:rsidP="00C03F4A">
            <w:pPr>
              <w:pStyle w:val="a8"/>
            </w:pPr>
            <w:r>
              <w:t>3.1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F51C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95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Минтруда России и Минздрава России от 31 декабря 2020 г. N 988н/1420н, прил., п. 5.1.3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CB7779" w:rsidRPr="00CB7779">
        <w:rPr>
          <w:i/>
          <w:u w:val="single"/>
        </w:rPr>
        <w:t>1. Рекомендации по улучшению условий труда:</w:t>
      </w:r>
      <w:r w:rsidR="00CB7779" w:rsidRPr="00CB7779">
        <w:rPr>
          <w:i/>
          <w:u w:val="single"/>
        </w:rPr>
        <w:br/>
        <w:t xml:space="preserve">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</w:t>
      </w:r>
      <w:r w:rsidR="00CB7779" w:rsidRPr="00CB7779">
        <w:rPr>
          <w:i/>
          <w:u w:val="single"/>
        </w:rPr>
        <w:tab/>
        <w:t>   </w:t>
      </w:r>
      <w:r w:rsidR="00CB7779" w:rsidRPr="00CB777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265).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CB7779" w:rsidRPr="00CB7779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2D46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2D46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952BC" w:rsidTr="00A952B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A952BC" w:rsidP="003C5C39">
            <w:pPr>
              <w:pStyle w:val="a8"/>
            </w:pPr>
            <w:r w:rsidRPr="00A952BC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A952BC" w:rsidP="003C5C39">
            <w:pPr>
              <w:pStyle w:val="a8"/>
            </w:pPr>
            <w:r w:rsidRPr="00A952BC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952B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952BC" w:rsidRDefault="00CB7779" w:rsidP="003C5C39">
            <w:pPr>
              <w:pStyle w:val="a8"/>
            </w:pPr>
            <w:r>
              <w:t>19.04.2022</w:t>
            </w:r>
          </w:p>
        </w:tc>
      </w:tr>
      <w:tr w:rsidR="001E48C6" w:rsidRPr="00A952BC" w:rsidTr="00A952B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3C5C39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b/>
                <w:vertAlign w:val="superscript"/>
              </w:rPr>
            </w:pPr>
            <w:r w:rsidRPr="00A952BC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952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952BC" w:rsidRDefault="00A952BC" w:rsidP="00EF07A3">
            <w:pPr>
              <w:pStyle w:val="a8"/>
              <w:rPr>
                <w:vertAlign w:val="superscript"/>
              </w:rPr>
            </w:pPr>
            <w:r w:rsidRPr="00A952BC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2D46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2D46A3" w:rsidP="004E51DC">
            <w:pPr>
              <w:pStyle w:val="a8"/>
            </w:pPr>
            <w:r>
              <w:t>Маркелова Наталия Михайловна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2D46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2D46A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EF07A3">
            <w:pPr>
              <w:pStyle w:val="a8"/>
            </w:pPr>
            <w:r>
              <w:t>Омельченко Ирина Валерьевна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46A3" w:rsidRPr="002D46A3" w:rsidRDefault="002D46A3" w:rsidP="00EF07A3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(дата)</w:t>
            </w: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EF07A3">
            <w:pPr>
              <w:pStyle w:val="a8"/>
            </w:pPr>
            <w:r>
              <w:t>Коновалова Неля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D46A3" w:rsidRPr="002D46A3" w:rsidRDefault="002D46A3" w:rsidP="004E51DC">
            <w:pPr>
              <w:pStyle w:val="a8"/>
            </w:pPr>
          </w:p>
        </w:tc>
      </w:tr>
      <w:tr w:rsidR="002D46A3" w:rsidRPr="002D46A3" w:rsidTr="002D46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2D46A3" w:rsidRPr="002D46A3" w:rsidRDefault="002D46A3" w:rsidP="00EF07A3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2D46A3" w:rsidRPr="002D46A3" w:rsidRDefault="002D46A3" w:rsidP="004E51DC">
            <w:pPr>
              <w:pStyle w:val="a8"/>
              <w:rPr>
                <w:vertAlign w:val="superscript"/>
              </w:rPr>
            </w:pPr>
            <w:r w:rsidRPr="002D46A3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2BC" w:rsidRDefault="00A952BC" w:rsidP="0076042D">
      <w:pPr>
        <w:pStyle w:val="a9"/>
      </w:pPr>
      <w:r>
        <w:separator/>
      </w:r>
    </w:p>
  </w:endnote>
  <w:endnote w:type="continuationSeparator" w:id="0">
    <w:p w:rsidR="00A952BC" w:rsidRDefault="00A952B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2D46A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76А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B7779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CB7779" w:rsidRPr="00CB7779">
            <w:rPr>
              <w:rStyle w:val="ad"/>
              <w:noProof/>
              <w:sz w:val="20"/>
            </w:rPr>
            <w:t>3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2BC" w:rsidRDefault="00A952BC" w:rsidP="0076042D">
      <w:pPr>
        <w:pStyle w:val="a9"/>
      </w:pPr>
      <w:r>
        <w:separator/>
      </w:r>
    </w:p>
  </w:footnote>
  <w:footnote w:type="continuationSeparator" w:id="0">
    <w:p w:rsidR="00A952BC" w:rsidRDefault="00A952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3;  76А, 77А (76А), 78А (76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рочий персонал"/>
    <w:docVar w:name="chek_unc_results" w:val="   "/>
    <w:docVar w:name="chk_prikaz_29n" w:val="0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Раздел: &quot;Общеотраслевые профессии рабочих&quot;.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76А"/>
    <w:docVar w:name="gig_kut" w:val="3.1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76А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prikaz998n" w:val="5.1.3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DF9D3C5A84A4744AED65B637F12E8A2"/>
    <w:docVar w:name="rm_id" w:val="76"/>
    <w:docVar w:name="rm_name" w:val="                                          "/>
    <w:docVar w:name="rm_number" w:val=" 76А "/>
    <w:docVar w:name="s_050" w:val="1. Рекомендации по улучшению условий труда:_x000b_ 1.1. 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(Снижение вредного воздействия тяжести);_x0009_   _x000b_ 2. Рекомендации по подбору работников: возможность применения труда женщин - да; возможность применения труда лиц до 18 лет - нет (ТК РФ, статья 265)."/>
    <w:docVar w:name="s040_1" w:val="Да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65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65)"/>
    <w:docVar w:name="version" w:val="51"/>
  </w:docVars>
  <w:rsids>
    <w:rsidRoot w:val="00A952BC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32C8F"/>
    <w:rsid w:val="00234932"/>
    <w:rsid w:val="00244615"/>
    <w:rsid w:val="002A0605"/>
    <w:rsid w:val="002C61F6"/>
    <w:rsid w:val="002D46A3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8F51CF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952BC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B777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8EC7FD03-7577-4A3D-A363-BDF16B52C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2022-04-18T08:24:00Z</dcterms:created>
  <dcterms:modified xsi:type="dcterms:W3CDTF">2022-04-18T08:40:00Z</dcterms:modified>
</cp:coreProperties>
</file>